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5B9554" w14:textId="77777777" w:rsidR="0038096D" w:rsidRDefault="0038096D" w:rsidP="0038096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Thomas BERNARD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367CA48A" w14:textId="77777777" w:rsidR="0038096D" w:rsidRDefault="0038096D" w:rsidP="0038096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North Walsham, Norfolk. Yeoman.</w:t>
      </w:r>
    </w:p>
    <w:p w14:paraId="66C1009F" w14:textId="77777777" w:rsidR="0038096D" w:rsidRDefault="0038096D" w:rsidP="0038096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541C056" w14:textId="77777777" w:rsidR="0038096D" w:rsidRDefault="0038096D" w:rsidP="0038096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67C5E4A" w14:textId="77777777" w:rsidR="0038096D" w:rsidRDefault="0038096D" w:rsidP="0038096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>Thomas Thorp, Prior of Hickling(q.v.), brought a plaint of debt against him,</w:t>
      </w:r>
    </w:p>
    <w:p w14:paraId="3C39F574" w14:textId="77777777" w:rsidR="0038096D" w:rsidRDefault="0038096D" w:rsidP="0038096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Robert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Bradfeld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North Walsham(q.v.), William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Reydon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Toft Monks(q.v.),</w:t>
      </w:r>
    </w:p>
    <w:p w14:paraId="168A424D" w14:textId="77777777" w:rsidR="0038096D" w:rsidRDefault="0038096D" w:rsidP="0038096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William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Costyn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Haddiscoe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 and Richard Newman of North</w:t>
      </w:r>
    </w:p>
    <w:p w14:paraId="511E51AC" w14:textId="77777777" w:rsidR="0038096D" w:rsidRDefault="0038096D" w:rsidP="0038096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Walsham(q.v.).</w:t>
      </w:r>
    </w:p>
    <w:p w14:paraId="13301B30" w14:textId="77777777" w:rsidR="0038096D" w:rsidRDefault="0038096D" w:rsidP="0038096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( </w:t>
      </w:r>
      <w:hyperlink r:id="rId6" w:history="1">
        <w:r w:rsidRPr="00FB602B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378FC2E6" w14:textId="77777777" w:rsidR="0038096D" w:rsidRDefault="0038096D" w:rsidP="0038096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134CFD1" w14:textId="77777777" w:rsidR="0038096D" w:rsidRDefault="0038096D" w:rsidP="0038096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2154BBD" w14:textId="77777777" w:rsidR="0038096D" w:rsidRDefault="0038096D" w:rsidP="0038096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28 February 2021</w:t>
      </w:r>
    </w:p>
    <w:p w14:paraId="060737B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F98466" w14:textId="77777777" w:rsidR="0038096D" w:rsidRDefault="0038096D" w:rsidP="009139A6">
      <w:r>
        <w:separator/>
      </w:r>
    </w:p>
  </w:endnote>
  <w:endnote w:type="continuationSeparator" w:id="0">
    <w:p w14:paraId="1CB30B37" w14:textId="77777777" w:rsidR="0038096D" w:rsidRDefault="0038096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2DF46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68902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34B63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683214" w14:textId="77777777" w:rsidR="0038096D" w:rsidRDefault="0038096D" w:rsidP="009139A6">
      <w:r>
        <w:separator/>
      </w:r>
    </w:p>
  </w:footnote>
  <w:footnote w:type="continuationSeparator" w:id="0">
    <w:p w14:paraId="067C750F" w14:textId="77777777" w:rsidR="0038096D" w:rsidRDefault="0038096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E7A20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0912A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7487C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096D"/>
    <w:rsid w:val="000666E0"/>
    <w:rsid w:val="002510B7"/>
    <w:rsid w:val="0038096D"/>
    <w:rsid w:val="005C130B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8F013F"/>
  <w15:chartTrackingRefBased/>
  <w15:docId w15:val="{D50EDB3E-05AA-4C36-B767-23C61B651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8096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70</Words>
  <Characters>401</Characters>
  <Application>Microsoft Office Word</Application>
  <DocSecurity>0</DocSecurity>
  <Lines>3</Lines>
  <Paragraphs>1</Paragraphs>
  <ScaleCrop>false</ScaleCrop>
  <Company/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2021-03-30T19:58:00Z</dcterms:created>
  <dcterms:modified xsi:type="dcterms:W3CDTF">2021-03-30T19:58:00Z</dcterms:modified>
</cp:coreProperties>
</file>